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02D" w:rsidRPr="002B27C2" w:rsidRDefault="002B27C2" w:rsidP="002B27C2">
      <w:pPr>
        <w:jc w:val="center"/>
        <w:rPr>
          <w:b/>
          <w:sz w:val="28"/>
          <w:szCs w:val="28"/>
        </w:rPr>
      </w:pPr>
      <w:r w:rsidRPr="002B27C2">
        <w:rPr>
          <w:b/>
          <w:sz w:val="28"/>
          <w:szCs w:val="28"/>
        </w:rPr>
        <w:t>Events of the French Revolution</w:t>
      </w:r>
    </w:p>
    <w:p w:rsidR="002B27C2" w:rsidRDefault="002B27C2" w:rsidP="002B27C2">
      <w:pPr>
        <w:pStyle w:val="ListParagraph"/>
        <w:numPr>
          <w:ilvl w:val="0"/>
          <w:numId w:val="1"/>
        </w:numPr>
      </w:pPr>
      <w:r>
        <w:t>Use the following events to create a timeline in your notebook</w:t>
      </w:r>
    </w:p>
    <w:p w:rsidR="002B27C2" w:rsidRDefault="002B27C2" w:rsidP="002B27C2">
      <w:pPr>
        <w:pStyle w:val="ListParagraph"/>
        <w:numPr>
          <w:ilvl w:val="0"/>
          <w:numId w:val="1"/>
        </w:numPr>
      </w:pPr>
      <w:r>
        <w:t>Include a description and date for each event below</w:t>
      </w:r>
    </w:p>
    <w:p w:rsidR="002B27C2" w:rsidRDefault="002B27C2" w:rsidP="002B27C2">
      <w:pPr>
        <w:pStyle w:val="ListParagraph"/>
        <w:numPr>
          <w:ilvl w:val="0"/>
          <w:numId w:val="1"/>
        </w:numPr>
      </w:pPr>
      <w:r>
        <w:t>Place the events in proper chronologic</w:t>
      </w:r>
      <w:bookmarkStart w:id="0" w:name="_GoBack"/>
      <w:bookmarkEnd w:id="0"/>
      <w:r>
        <w:t>al order</w:t>
      </w:r>
    </w:p>
    <w:p w:rsidR="002B27C2" w:rsidRDefault="002B27C2" w:rsidP="002B27C2"/>
    <w:p w:rsidR="002B27C2" w:rsidRDefault="002B27C2" w:rsidP="002B27C2">
      <w:pPr>
        <w:pStyle w:val="ListParagraph"/>
        <w:numPr>
          <w:ilvl w:val="0"/>
          <w:numId w:val="2"/>
        </w:numPr>
      </w:pPr>
      <w:r>
        <w:t>Attack on the “Bastille”</w:t>
      </w:r>
    </w:p>
    <w:p w:rsidR="002B27C2" w:rsidRDefault="002B27C2" w:rsidP="002B27C2">
      <w:pPr>
        <w:pStyle w:val="ListParagraph"/>
        <w:numPr>
          <w:ilvl w:val="0"/>
          <w:numId w:val="2"/>
        </w:numPr>
      </w:pPr>
      <w:r>
        <w:t>King &amp; Queen try to escape</w:t>
      </w:r>
    </w:p>
    <w:p w:rsidR="002B27C2" w:rsidRDefault="002B27C2" w:rsidP="002B27C2">
      <w:pPr>
        <w:pStyle w:val="ListParagraph"/>
        <w:numPr>
          <w:ilvl w:val="0"/>
          <w:numId w:val="2"/>
        </w:numPr>
      </w:pPr>
      <w:r>
        <w:t>Execution of Marie Antoinette</w:t>
      </w:r>
    </w:p>
    <w:p w:rsidR="002B27C2" w:rsidRDefault="002B27C2" w:rsidP="002B27C2">
      <w:pPr>
        <w:pStyle w:val="ListParagraph"/>
        <w:numPr>
          <w:ilvl w:val="0"/>
          <w:numId w:val="2"/>
        </w:numPr>
      </w:pPr>
      <w:r>
        <w:t>Meeting of the National Assembly (1789)</w:t>
      </w:r>
    </w:p>
    <w:p w:rsidR="002B27C2" w:rsidRDefault="002B27C2" w:rsidP="002B27C2">
      <w:pPr>
        <w:pStyle w:val="ListParagraph"/>
        <w:numPr>
          <w:ilvl w:val="0"/>
          <w:numId w:val="2"/>
        </w:numPr>
      </w:pPr>
      <w:r>
        <w:t>Tennis Court Oath</w:t>
      </w:r>
    </w:p>
    <w:p w:rsidR="002B27C2" w:rsidRDefault="002B27C2" w:rsidP="002B27C2">
      <w:pPr>
        <w:pStyle w:val="ListParagraph"/>
        <w:numPr>
          <w:ilvl w:val="0"/>
          <w:numId w:val="2"/>
        </w:numPr>
      </w:pPr>
      <w:r>
        <w:t>The Great Fear</w:t>
      </w:r>
    </w:p>
    <w:p w:rsidR="002B27C2" w:rsidRDefault="002B27C2" w:rsidP="002B27C2">
      <w:pPr>
        <w:pStyle w:val="ListParagraph"/>
        <w:numPr>
          <w:ilvl w:val="0"/>
          <w:numId w:val="2"/>
        </w:numPr>
      </w:pPr>
      <w:r>
        <w:t>Execution of Louis XVI</w:t>
      </w:r>
    </w:p>
    <w:p w:rsidR="002B27C2" w:rsidRDefault="002B27C2" w:rsidP="002B27C2">
      <w:pPr>
        <w:pStyle w:val="ListParagraph"/>
        <w:numPr>
          <w:ilvl w:val="0"/>
          <w:numId w:val="2"/>
        </w:numPr>
      </w:pPr>
      <w:r>
        <w:t>Estates General Meeting (1789)</w:t>
      </w:r>
    </w:p>
    <w:p w:rsidR="002B27C2" w:rsidRDefault="002B27C2" w:rsidP="002B27C2">
      <w:pPr>
        <w:pStyle w:val="ListParagraph"/>
        <w:numPr>
          <w:ilvl w:val="0"/>
          <w:numId w:val="2"/>
        </w:numPr>
      </w:pPr>
      <w:r>
        <w:t>Declaration of the Rights of the Man &amp; the Citizen</w:t>
      </w:r>
    </w:p>
    <w:p w:rsidR="002B27C2" w:rsidRDefault="002B27C2" w:rsidP="002B27C2">
      <w:pPr>
        <w:pStyle w:val="ListParagraph"/>
        <w:numPr>
          <w:ilvl w:val="0"/>
          <w:numId w:val="2"/>
        </w:numPr>
      </w:pPr>
      <w:r>
        <w:t>Third Estate Breaks from the other Estates</w:t>
      </w:r>
    </w:p>
    <w:p w:rsidR="002B27C2" w:rsidRDefault="002B27C2" w:rsidP="002B27C2">
      <w:pPr>
        <w:pStyle w:val="ListParagraph"/>
        <w:numPr>
          <w:ilvl w:val="0"/>
          <w:numId w:val="2"/>
        </w:numPr>
      </w:pPr>
      <w:r>
        <w:t>Legislative Assembly First Meeting</w:t>
      </w:r>
    </w:p>
    <w:p w:rsidR="002B27C2" w:rsidRDefault="002B27C2" w:rsidP="002B27C2">
      <w:pPr>
        <w:pStyle w:val="ListParagraph"/>
        <w:numPr>
          <w:ilvl w:val="0"/>
          <w:numId w:val="2"/>
        </w:numPr>
      </w:pPr>
      <w:r>
        <w:t>New Government Formed Called the National Assembly</w:t>
      </w:r>
    </w:p>
    <w:p w:rsidR="002B27C2" w:rsidRDefault="002B27C2" w:rsidP="002B27C2"/>
    <w:sectPr w:rsidR="002B27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B3BF2"/>
    <w:multiLevelType w:val="hybridMultilevel"/>
    <w:tmpl w:val="0534D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5F3BC0"/>
    <w:multiLevelType w:val="hybridMultilevel"/>
    <w:tmpl w:val="FEC2F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7C2"/>
    <w:rsid w:val="002B27C2"/>
    <w:rsid w:val="00A92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27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27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268B402F.dotm</Template>
  <TotalTime>0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Greater Victoria School District 61</Company>
  <LinksUpToDate>false</LinksUpToDate>
  <CharactersWithSpaces>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Sitar, Istvan</dc:creator>
  <cp:lastModifiedBy>Sitar, Istvan</cp:lastModifiedBy>
  <cp:revision>2</cp:revision>
  <dcterms:created xsi:type="dcterms:W3CDTF">2015-05-21T16:37:00Z</dcterms:created>
  <dcterms:modified xsi:type="dcterms:W3CDTF">2015-05-21T16:37:00Z</dcterms:modified>
</cp:coreProperties>
</file>